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CD2D33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8CD2D3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D2D34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D2D35" w14:textId="1F25A0A9" w:rsidR="00C44B8B" w:rsidRPr="0052681C" w:rsidRDefault="00DF62D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F62DC">
              <w:rPr>
                <w:b/>
                <w:sz w:val="26"/>
                <w:szCs w:val="26"/>
              </w:rPr>
              <w:t>202A</w:t>
            </w:r>
          </w:p>
        </w:tc>
      </w:tr>
      <w:tr w:rsidR="00C44B8B" w:rsidRPr="0052681C" w14:paraId="38CD2D3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D2D37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D2D38" w14:textId="437E961A" w:rsidR="00C44B8B" w:rsidRPr="0052681C" w:rsidRDefault="008E05E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8E05E8">
              <w:rPr>
                <w:b/>
                <w:sz w:val="26"/>
                <w:szCs w:val="26"/>
                <w:lang w:val="en-US"/>
              </w:rPr>
              <w:t>2341425</w:t>
            </w:r>
          </w:p>
        </w:tc>
      </w:tr>
    </w:tbl>
    <w:p w14:paraId="38CD2D3A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8CD2D3B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8CD2D3C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8CD2D3D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8CD2D3E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8CD2D3F" w14:textId="77777777" w:rsidR="00C44B8B" w:rsidRPr="0052681C" w:rsidRDefault="00C44B8B" w:rsidP="00C44B8B"/>
    <w:p w14:paraId="38CD2D40" w14:textId="77777777" w:rsidR="00C44B8B" w:rsidRPr="0052681C" w:rsidRDefault="00C44B8B" w:rsidP="00C44B8B"/>
    <w:p w14:paraId="38CD2D41" w14:textId="77777777" w:rsidR="00C44B8B" w:rsidRPr="0052681C" w:rsidRDefault="00C44B8B" w:rsidP="00C44B8B"/>
    <w:p w14:paraId="38CD2D42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8CD2D43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8CD2D44" w14:textId="05107612" w:rsidR="00612811" w:rsidRPr="003C06B1" w:rsidRDefault="006A28EA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94355D">
        <w:rPr>
          <w:b/>
          <w:sz w:val="26"/>
          <w:szCs w:val="26"/>
        </w:rPr>
        <w:t xml:space="preserve">Зажим поддерживающий </w:t>
      </w:r>
      <w:r w:rsidR="008E05E8" w:rsidRPr="008E05E8">
        <w:rPr>
          <w:b/>
          <w:sz w:val="26"/>
          <w:szCs w:val="26"/>
        </w:rPr>
        <w:t>ПС-15,2П-11</w:t>
      </w:r>
      <w:r>
        <w:rPr>
          <w:b/>
          <w:sz w:val="26"/>
          <w:szCs w:val="26"/>
        </w:rPr>
        <w:t>)</w:t>
      </w:r>
      <w:r w:rsidR="00A066D8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3C06B1">
        <w:rPr>
          <w:b/>
          <w:sz w:val="26"/>
          <w:szCs w:val="26"/>
        </w:rPr>
        <w:t xml:space="preserve"> </w:t>
      </w:r>
      <w:r w:rsidR="00AA670B" w:rsidRPr="00A066D8">
        <w:rPr>
          <w:b/>
          <w:sz w:val="26"/>
          <w:szCs w:val="26"/>
          <w:u w:val="single"/>
        </w:rPr>
        <w:t>202</w:t>
      </w:r>
      <w:r w:rsidR="00AA670B" w:rsidRPr="00A066D8">
        <w:rPr>
          <w:b/>
          <w:sz w:val="26"/>
          <w:szCs w:val="26"/>
          <w:u w:val="single"/>
          <w:lang w:val="en-US"/>
        </w:rPr>
        <w:t>A</w:t>
      </w:r>
    </w:p>
    <w:p w14:paraId="38CD2D45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8CD2D4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8CD2D47" w14:textId="77777777" w:rsidR="00A305DC" w:rsidRPr="00661777" w:rsidRDefault="00641E44" w:rsidP="004447FD">
      <w:pPr>
        <w:tabs>
          <w:tab w:val="left" w:pos="1134"/>
        </w:tabs>
        <w:ind w:firstLine="709"/>
        <w:rPr>
          <w:sz w:val="24"/>
          <w:szCs w:val="24"/>
        </w:rPr>
      </w:pPr>
      <w:r w:rsidRPr="00661777">
        <w:rPr>
          <w:sz w:val="24"/>
          <w:szCs w:val="24"/>
        </w:rPr>
        <w:t xml:space="preserve">Технические требования, характеристики </w:t>
      </w:r>
      <w:r w:rsidR="00770408" w:rsidRPr="00661777">
        <w:rPr>
          <w:sz w:val="24"/>
          <w:szCs w:val="24"/>
        </w:rPr>
        <w:t>линейной арматуры и гасителей вибрации</w:t>
      </w:r>
      <w:r w:rsidR="004F4E9E" w:rsidRPr="00661777">
        <w:rPr>
          <w:sz w:val="24"/>
          <w:szCs w:val="24"/>
        </w:rPr>
        <w:t xml:space="preserve"> должны соответствовать параметрам </w:t>
      </w:r>
      <w:r w:rsidR="004447FD" w:rsidRPr="00661777">
        <w:rPr>
          <w:sz w:val="24"/>
          <w:szCs w:val="24"/>
        </w:rPr>
        <w:t>ТУ 3449-091-27560230-06 «Зажимы поддерживающие спиральные типа ПС-DпрП-XX».</w:t>
      </w:r>
    </w:p>
    <w:p w14:paraId="38CD2D48" w14:textId="77777777" w:rsidR="004447FD" w:rsidRDefault="004447FD" w:rsidP="004447FD">
      <w:pPr>
        <w:tabs>
          <w:tab w:val="left" w:pos="1134"/>
        </w:tabs>
        <w:ind w:firstLine="709"/>
        <w:rPr>
          <w:sz w:val="24"/>
          <w:szCs w:val="24"/>
        </w:rPr>
      </w:pPr>
    </w:p>
    <w:p w14:paraId="38CD2D49" w14:textId="77777777" w:rsidR="00BC014A" w:rsidRDefault="00A066D8" w:rsidP="00BC014A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38CD2D9D" wp14:editId="38CD2D9E">
            <wp:extent cx="4381500" cy="2790825"/>
            <wp:effectExtent l="0" t="0" r="0" b="9525"/>
            <wp:docPr id="1" name="Рисунок 1" descr=" &amp;Zcy;&amp;acy;&amp;zhcy;&amp;icy;&amp;mcy;&amp;ycy; &amp;pcy;&amp;ocy;&amp;ocy;&amp;dcy;&amp;iecy;&amp;rcy;&amp;zhcy;&amp;icy;&amp;vcy;&amp;acy;&amp;yucy;&amp;shchcy;&amp;icy;&amp;iecy; &amp;scy;&amp;pcy;&amp;icy;&amp;rcy;&amp;acy;&amp;lcy;&amp;softcy;&amp;ncy;&amp;ycy;&amp;iecy; &amp;tcy;&amp;icy;&amp;pcy;&amp;acy; &amp;Pcy;&amp;Scy;-D&amp;pcy;&amp;rcy;&amp;Pcy;-..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 &amp;Zcy;&amp;acy;&amp;zhcy;&amp;icy;&amp;mcy;&amp;ycy; &amp;pcy;&amp;ocy;&amp;ocy;&amp;dcy;&amp;iecy;&amp;rcy;&amp;zhcy;&amp;icy;&amp;vcy;&amp;acy;&amp;yucy;&amp;shchcy;&amp;icy;&amp;iecy; &amp;scy;&amp;pcy;&amp;icy;&amp;rcy;&amp;acy;&amp;lcy;&amp;softcy;&amp;ncy;&amp;ycy;&amp;iecy; &amp;tcy;&amp;icy;&amp;pcy;&amp;acy; &amp;Pcy;&amp;Scy;-D&amp;pcy;&amp;rcy;&amp;Pcy;-...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CD2D4A" w14:textId="77777777" w:rsidR="00BC014A" w:rsidRDefault="00BC014A" w:rsidP="00BC014A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2"/>
        <w:gridCol w:w="1266"/>
        <w:gridCol w:w="854"/>
        <w:gridCol w:w="751"/>
        <w:gridCol w:w="854"/>
        <w:gridCol w:w="854"/>
        <w:gridCol w:w="442"/>
        <w:gridCol w:w="1369"/>
        <w:gridCol w:w="545"/>
        <w:gridCol w:w="957"/>
        <w:gridCol w:w="1075"/>
      </w:tblGrid>
      <w:tr w:rsidR="00B562A9" w:rsidRPr="00B562A9" w14:paraId="38CD2D51" w14:textId="77777777" w:rsidTr="00B562A9">
        <w:trPr>
          <w:tblCellSpacing w:w="15" w:type="dxa"/>
        </w:trPr>
        <w:tc>
          <w:tcPr>
            <w:tcW w:w="77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CD2D4B" w14:textId="77777777" w:rsidR="00B562A9" w:rsidRPr="00B562A9" w:rsidRDefault="00B562A9" w:rsidP="00B562A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562A9">
              <w:rPr>
                <w:b/>
                <w:bCs/>
                <w:sz w:val="24"/>
                <w:szCs w:val="24"/>
              </w:rPr>
              <w:t xml:space="preserve">Марка зажима </w:t>
            </w:r>
          </w:p>
        </w:tc>
        <w:tc>
          <w:tcPr>
            <w:tcW w:w="58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CD2D4C" w14:textId="77777777" w:rsidR="00B562A9" w:rsidRPr="00B562A9" w:rsidRDefault="00B562A9" w:rsidP="00B562A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562A9">
              <w:rPr>
                <w:b/>
                <w:bCs/>
                <w:sz w:val="24"/>
                <w:szCs w:val="24"/>
              </w:rPr>
              <w:t xml:space="preserve">Марка провода (троса) 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CD2D4D" w14:textId="77777777" w:rsidR="00B562A9" w:rsidRPr="00B562A9" w:rsidRDefault="00B562A9" w:rsidP="00B562A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562A9">
              <w:rPr>
                <w:b/>
                <w:bCs/>
                <w:sz w:val="24"/>
                <w:szCs w:val="24"/>
              </w:rPr>
              <w:t xml:space="preserve">Лодочка, мм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CD2D4E" w14:textId="77777777" w:rsidR="00B562A9" w:rsidRPr="00B562A9" w:rsidRDefault="00B562A9" w:rsidP="00B562A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562A9">
              <w:rPr>
                <w:b/>
                <w:bCs/>
                <w:sz w:val="24"/>
                <w:szCs w:val="24"/>
              </w:rPr>
              <w:t xml:space="preserve">Протерктор, мм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CD2D4F" w14:textId="77777777" w:rsidR="00B562A9" w:rsidRPr="00B562A9" w:rsidRDefault="00B562A9" w:rsidP="00B562A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562A9">
              <w:rPr>
                <w:b/>
                <w:bCs/>
                <w:sz w:val="24"/>
                <w:szCs w:val="24"/>
              </w:rPr>
              <w:t xml:space="preserve">Силовая прядь, мм </w:t>
            </w:r>
          </w:p>
        </w:tc>
        <w:tc>
          <w:tcPr>
            <w:tcW w:w="48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CD2D50" w14:textId="77777777" w:rsidR="00B562A9" w:rsidRPr="00B562A9" w:rsidRDefault="00B562A9" w:rsidP="00B562A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562A9">
              <w:rPr>
                <w:b/>
                <w:bCs/>
                <w:sz w:val="24"/>
                <w:szCs w:val="24"/>
              </w:rPr>
              <w:t xml:space="preserve">Масса зажима, кг </w:t>
            </w:r>
          </w:p>
        </w:tc>
      </w:tr>
      <w:tr w:rsidR="00D03043" w:rsidRPr="00B562A9" w14:paraId="38CD2D5D" w14:textId="77777777" w:rsidTr="00B562A9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CD2D52" w14:textId="77777777" w:rsidR="00B562A9" w:rsidRPr="00B562A9" w:rsidRDefault="00B562A9" w:rsidP="00B562A9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CD2D53" w14:textId="77777777" w:rsidR="00B562A9" w:rsidRPr="00B562A9" w:rsidRDefault="00B562A9" w:rsidP="00B562A9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CD2D54" w14:textId="77777777" w:rsidR="00B562A9" w:rsidRPr="00B562A9" w:rsidRDefault="00B562A9" w:rsidP="00B562A9">
            <w:pPr>
              <w:ind w:firstLine="0"/>
              <w:jc w:val="center"/>
              <w:rPr>
                <w:rFonts w:ascii="Arial" w:hAnsi="Arial" w:cs="Arial"/>
                <w:color w:val="5E5E5E"/>
                <w:sz w:val="18"/>
                <w:szCs w:val="18"/>
              </w:rPr>
            </w:pPr>
            <w:r w:rsidRPr="00B562A9">
              <w:rPr>
                <w:rFonts w:ascii="Arial" w:hAnsi="Arial" w:cs="Arial"/>
                <w:color w:val="5E5E5E"/>
                <w:sz w:val="18"/>
                <w:szCs w:val="18"/>
              </w:rPr>
              <w:t xml:space="preserve">D 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CD2D55" w14:textId="511E067F" w:rsidR="00B562A9" w:rsidRPr="00B562A9" w:rsidRDefault="00B562A9" w:rsidP="00B562A9">
            <w:pPr>
              <w:ind w:firstLine="0"/>
              <w:jc w:val="center"/>
              <w:rPr>
                <w:rFonts w:ascii="Arial" w:hAnsi="Arial" w:cs="Arial"/>
                <w:color w:val="5E5E5E"/>
                <w:sz w:val="18"/>
                <w:szCs w:val="18"/>
              </w:rPr>
            </w:pPr>
            <w:r w:rsidRPr="00B562A9">
              <w:rPr>
                <w:rFonts w:ascii="Arial" w:hAnsi="Arial" w:cs="Arial"/>
                <w:color w:val="5E5E5E"/>
                <w:sz w:val="18"/>
                <w:szCs w:val="18"/>
              </w:rPr>
              <w:t xml:space="preserve">B 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CD2D56" w14:textId="77777777" w:rsidR="00B562A9" w:rsidRPr="00B562A9" w:rsidRDefault="00B562A9" w:rsidP="00B562A9">
            <w:pPr>
              <w:ind w:firstLine="0"/>
              <w:jc w:val="center"/>
              <w:rPr>
                <w:rFonts w:ascii="Arial" w:hAnsi="Arial" w:cs="Arial"/>
                <w:color w:val="5E5E5E"/>
                <w:sz w:val="18"/>
                <w:szCs w:val="18"/>
              </w:rPr>
            </w:pPr>
            <w:r w:rsidRPr="00B562A9">
              <w:rPr>
                <w:rFonts w:ascii="Arial" w:hAnsi="Arial" w:cs="Arial"/>
                <w:color w:val="5E5E5E"/>
                <w:sz w:val="18"/>
                <w:szCs w:val="18"/>
              </w:rPr>
              <w:t xml:space="preserve">H 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CD2D57" w14:textId="77777777" w:rsidR="00B562A9" w:rsidRPr="00B562A9" w:rsidRDefault="00B562A9" w:rsidP="00B562A9">
            <w:pPr>
              <w:ind w:firstLine="0"/>
              <w:jc w:val="center"/>
              <w:rPr>
                <w:rFonts w:ascii="Arial" w:hAnsi="Arial" w:cs="Arial"/>
                <w:color w:val="5E5E5E"/>
                <w:sz w:val="18"/>
                <w:szCs w:val="18"/>
              </w:rPr>
            </w:pPr>
            <w:r w:rsidRPr="00B562A9">
              <w:rPr>
                <w:rFonts w:ascii="Arial" w:hAnsi="Arial" w:cs="Arial"/>
                <w:color w:val="5E5E5E"/>
                <w:sz w:val="18"/>
                <w:szCs w:val="18"/>
              </w:rPr>
              <w:t xml:space="preserve">H1 </w:t>
            </w:r>
          </w:p>
        </w:tc>
        <w:tc>
          <w:tcPr>
            <w:tcW w:w="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CD2D58" w14:textId="77777777" w:rsidR="00B562A9" w:rsidRPr="00B562A9" w:rsidRDefault="00B562A9" w:rsidP="00B562A9">
            <w:pPr>
              <w:ind w:firstLine="0"/>
              <w:jc w:val="center"/>
              <w:rPr>
                <w:rFonts w:ascii="Arial" w:hAnsi="Arial" w:cs="Arial"/>
                <w:color w:val="5E5E5E"/>
                <w:sz w:val="18"/>
                <w:szCs w:val="18"/>
              </w:rPr>
            </w:pPr>
            <w:r w:rsidRPr="00B562A9">
              <w:rPr>
                <w:rFonts w:ascii="Arial" w:hAnsi="Arial" w:cs="Arial"/>
                <w:color w:val="5E5E5E"/>
                <w:sz w:val="18"/>
                <w:szCs w:val="18"/>
              </w:rPr>
              <w:t xml:space="preserve">D1 </w:t>
            </w:r>
          </w:p>
        </w:tc>
        <w:tc>
          <w:tcPr>
            <w:tcW w:w="6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CD2D59" w14:textId="77777777" w:rsidR="00B562A9" w:rsidRPr="00B562A9" w:rsidRDefault="00B562A9" w:rsidP="00B562A9">
            <w:pPr>
              <w:ind w:firstLine="0"/>
              <w:jc w:val="center"/>
              <w:rPr>
                <w:rFonts w:ascii="Arial" w:hAnsi="Arial" w:cs="Arial"/>
                <w:color w:val="5E5E5E"/>
                <w:sz w:val="18"/>
                <w:szCs w:val="18"/>
              </w:rPr>
            </w:pPr>
            <w:r w:rsidRPr="00B562A9">
              <w:rPr>
                <w:rFonts w:ascii="Arial" w:hAnsi="Arial" w:cs="Arial"/>
                <w:color w:val="5E5E5E"/>
                <w:sz w:val="18"/>
                <w:szCs w:val="18"/>
              </w:rPr>
              <w:t xml:space="preserve">L1 </w:t>
            </w:r>
          </w:p>
        </w:tc>
        <w:tc>
          <w:tcPr>
            <w:tcW w:w="2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CD2D5A" w14:textId="77777777" w:rsidR="00B562A9" w:rsidRPr="00B562A9" w:rsidRDefault="00B562A9" w:rsidP="00B562A9">
            <w:pPr>
              <w:ind w:firstLine="0"/>
              <w:jc w:val="center"/>
              <w:rPr>
                <w:rFonts w:ascii="Arial" w:hAnsi="Arial" w:cs="Arial"/>
                <w:color w:val="5E5E5E"/>
                <w:sz w:val="18"/>
                <w:szCs w:val="18"/>
              </w:rPr>
            </w:pPr>
            <w:r w:rsidRPr="00B562A9">
              <w:rPr>
                <w:rFonts w:ascii="Arial" w:hAnsi="Arial" w:cs="Arial"/>
                <w:color w:val="5E5E5E"/>
                <w:sz w:val="18"/>
                <w:szCs w:val="18"/>
              </w:rPr>
              <w:t xml:space="preserve">L2 </w:t>
            </w:r>
          </w:p>
        </w:tc>
        <w:tc>
          <w:tcPr>
            <w:tcW w:w="4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CD2D5B" w14:textId="77777777" w:rsidR="00B562A9" w:rsidRPr="00B562A9" w:rsidRDefault="00B562A9" w:rsidP="00B562A9">
            <w:pPr>
              <w:ind w:firstLine="0"/>
              <w:jc w:val="center"/>
              <w:rPr>
                <w:rFonts w:ascii="Arial" w:hAnsi="Arial" w:cs="Arial"/>
                <w:color w:val="5E5E5E"/>
                <w:sz w:val="18"/>
                <w:szCs w:val="18"/>
              </w:rPr>
            </w:pPr>
            <w:r w:rsidRPr="00B562A9">
              <w:rPr>
                <w:rFonts w:ascii="Arial" w:hAnsi="Arial" w:cs="Arial"/>
                <w:color w:val="5E5E5E"/>
                <w:sz w:val="18"/>
                <w:szCs w:val="18"/>
              </w:rPr>
              <w:t xml:space="preserve">L3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CD2D5C" w14:textId="77777777" w:rsidR="00B562A9" w:rsidRPr="00B562A9" w:rsidRDefault="00B562A9" w:rsidP="00B562A9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D03043" w:rsidRPr="00B562A9" w14:paraId="38CD2D69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CD2D5E" w14:textId="7A75F5E0" w:rsidR="00B562A9" w:rsidRPr="00B562A9" w:rsidRDefault="007456DF" w:rsidP="00B562A9">
            <w:pPr>
              <w:ind w:firstLine="0"/>
              <w:jc w:val="center"/>
              <w:rPr>
                <w:rFonts w:ascii="Arial" w:hAnsi="Arial" w:cs="Arial"/>
                <w:color w:val="5E5E5E"/>
                <w:sz w:val="18"/>
                <w:szCs w:val="18"/>
              </w:rPr>
            </w:pPr>
            <w:r w:rsidRPr="007456DF">
              <w:rPr>
                <w:rFonts w:ascii="Arial" w:hAnsi="Arial" w:cs="Arial"/>
                <w:color w:val="5E5E5E"/>
                <w:sz w:val="18"/>
                <w:szCs w:val="18"/>
              </w:rPr>
              <w:t>ПС-15,2П-11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CD2D5F" w14:textId="0F32E7AD" w:rsidR="00B562A9" w:rsidRPr="00B562A9" w:rsidRDefault="007456DF" w:rsidP="00B562A9">
            <w:pPr>
              <w:ind w:firstLine="0"/>
              <w:jc w:val="center"/>
              <w:rPr>
                <w:rFonts w:ascii="Arial" w:hAnsi="Arial" w:cs="Arial"/>
                <w:color w:val="5E5E5E"/>
                <w:sz w:val="18"/>
                <w:szCs w:val="18"/>
              </w:rPr>
            </w:pPr>
            <w:r w:rsidRPr="007456DF">
              <w:rPr>
                <w:rFonts w:ascii="Arial" w:hAnsi="Arial" w:cs="Arial"/>
                <w:color w:val="5E5E5E"/>
                <w:sz w:val="18"/>
                <w:szCs w:val="18"/>
              </w:rPr>
              <w:t>АС 120/19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CD2D60" w14:textId="080BD153" w:rsidR="00B562A9" w:rsidRPr="00B562A9" w:rsidRDefault="007456DF" w:rsidP="00B562A9">
            <w:pPr>
              <w:ind w:firstLine="0"/>
              <w:jc w:val="center"/>
              <w:rPr>
                <w:rFonts w:ascii="Arial" w:hAnsi="Arial" w:cs="Arial"/>
                <w:color w:val="5E5E5E"/>
                <w:sz w:val="18"/>
                <w:szCs w:val="18"/>
              </w:rPr>
            </w:pPr>
            <w:r w:rsidRPr="007456DF">
              <w:rPr>
                <w:rFonts w:ascii="Arial" w:hAnsi="Arial" w:cs="Arial"/>
                <w:color w:val="5E5E5E"/>
                <w:sz w:val="18"/>
                <w:szCs w:val="18"/>
              </w:rPr>
              <w:t>22,4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CD2D61" w14:textId="60CDA01A" w:rsidR="00B562A9" w:rsidRPr="00B562A9" w:rsidRDefault="00BA0ABD" w:rsidP="00B562A9">
            <w:pPr>
              <w:ind w:firstLine="0"/>
              <w:jc w:val="center"/>
              <w:rPr>
                <w:rFonts w:ascii="Arial" w:hAnsi="Arial" w:cs="Arial"/>
                <w:color w:val="5E5E5E"/>
                <w:sz w:val="18"/>
                <w:szCs w:val="18"/>
              </w:rPr>
            </w:pPr>
            <w:r>
              <w:rPr>
                <w:rFonts w:ascii="Arial" w:hAnsi="Arial" w:cs="Arial"/>
                <w:color w:val="5E5E5E"/>
                <w:sz w:val="18"/>
                <w:szCs w:val="18"/>
                <w:lang w:val="en-US"/>
              </w:rPr>
              <w:t>1</w:t>
            </w:r>
            <w:r w:rsidR="00B562A9" w:rsidRPr="00B562A9">
              <w:rPr>
                <w:rFonts w:ascii="Arial" w:hAnsi="Arial" w:cs="Arial"/>
                <w:color w:val="5E5E5E"/>
                <w:sz w:val="18"/>
                <w:szCs w:val="18"/>
              </w:rPr>
              <w:t xml:space="preserve">8,5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CD2D62" w14:textId="294EB3AD" w:rsidR="00B562A9" w:rsidRPr="007456DF" w:rsidRDefault="00B562A9" w:rsidP="00B562A9">
            <w:pPr>
              <w:ind w:firstLine="0"/>
              <w:jc w:val="center"/>
              <w:rPr>
                <w:rFonts w:ascii="Arial" w:hAnsi="Arial" w:cs="Arial"/>
                <w:color w:val="5E5E5E"/>
                <w:sz w:val="18"/>
                <w:szCs w:val="18"/>
              </w:rPr>
            </w:pPr>
            <w:r w:rsidRPr="00B562A9">
              <w:rPr>
                <w:rFonts w:ascii="Arial" w:hAnsi="Arial" w:cs="Arial"/>
                <w:color w:val="5E5E5E"/>
                <w:sz w:val="18"/>
                <w:szCs w:val="18"/>
              </w:rPr>
              <w:t>5</w:t>
            </w:r>
            <w:r w:rsidR="007456DF">
              <w:rPr>
                <w:rFonts w:ascii="Arial" w:hAnsi="Arial" w:cs="Arial"/>
                <w:color w:val="5E5E5E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CD2D63" w14:textId="26EEDB94" w:rsidR="00B562A9" w:rsidRPr="007456DF" w:rsidRDefault="007456DF" w:rsidP="00B562A9">
            <w:pPr>
              <w:ind w:firstLine="0"/>
              <w:jc w:val="center"/>
              <w:rPr>
                <w:rFonts w:ascii="Arial" w:hAnsi="Arial" w:cs="Arial"/>
                <w:color w:val="5E5E5E"/>
                <w:sz w:val="18"/>
                <w:szCs w:val="18"/>
              </w:rPr>
            </w:pPr>
            <w:r>
              <w:rPr>
                <w:rFonts w:ascii="Arial" w:hAnsi="Arial" w:cs="Arial"/>
                <w:color w:val="5E5E5E"/>
                <w:sz w:val="18"/>
                <w:szCs w:val="18"/>
              </w:rPr>
              <w:t>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CD2D64" w14:textId="7A291B0B" w:rsidR="00B562A9" w:rsidRPr="00B562A9" w:rsidRDefault="007456DF" w:rsidP="002E6D68">
            <w:pPr>
              <w:ind w:firstLine="0"/>
              <w:jc w:val="center"/>
              <w:rPr>
                <w:rFonts w:ascii="Arial" w:hAnsi="Arial" w:cs="Arial"/>
                <w:color w:val="5E5E5E"/>
                <w:sz w:val="18"/>
                <w:szCs w:val="18"/>
              </w:rPr>
            </w:pPr>
            <w:r>
              <w:rPr>
                <w:rFonts w:ascii="Arial" w:hAnsi="Arial" w:cs="Arial"/>
                <w:color w:val="5E5E5E"/>
                <w:sz w:val="18"/>
                <w:szCs w:val="18"/>
              </w:rPr>
              <w:t>21</w:t>
            </w:r>
            <w:r w:rsidR="00BA0ABD">
              <w:rPr>
                <w:rFonts w:ascii="Arial" w:hAnsi="Arial" w:cs="Arial"/>
                <w:color w:val="5E5E5E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5E5E5E"/>
                <w:sz w:val="18"/>
                <w:szCs w:val="18"/>
              </w:rPr>
              <w:t>2</w:t>
            </w:r>
            <w:r w:rsidR="00B562A9" w:rsidRPr="00B562A9">
              <w:rPr>
                <w:rFonts w:ascii="Arial" w:hAnsi="Arial" w:cs="Arial"/>
                <w:color w:val="5E5E5E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CD2D65" w14:textId="4CD7BECC" w:rsidR="00B562A9" w:rsidRPr="00B562A9" w:rsidRDefault="007456DF" w:rsidP="00B562A9">
            <w:pPr>
              <w:ind w:firstLine="0"/>
              <w:jc w:val="center"/>
              <w:rPr>
                <w:rFonts w:ascii="Arial" w:hAnsi="Arial" w:cs="Arial"/>
                <w:color w:val="5E5E5E"/>
                <w:sz w:val="18"/>
                <w:szCs w:val="18"/>
              </w:rPr>
            </w:pPr>
            <w:r>
              <w:rPr>
                <w:rFonts w:ascii="Arial" w:hAnsi="Arial" w:cs="Arial"/>
                <w:color w:val="5E5E5E"/>
                <w:sz w:val="18"/>
                <w:szCs w:val="18"/>
              </w:rPr>
              <w:t>18</w:t>
            </w:r>
            <w:r w:rsidR="00B562A9" w:rsidRPr="00B562A9">
              <w:rPr>
                <w:rFonts w:ascii="Arial" w:hAnsi="Arial" w:cs="Arial"/>
                <w:color w:val="5E5E5E"/>
                <w:sz w:val="18"/>
                <w:szCs w:val="18"/>
              </w:rPr>
              <w:t xml:space="preserve">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CD2D66" w14:textId="6BE95282" w:rsidR="00B562A9" w:rsidRPr="00B562A9" w:rsidRDefault="007456DF" w:rsidP="00B562A9">
            <w:pPr>
              <w:ind w:firstLine="0"/>
              <w:jc w:val="center"/>
              <w:rPr>
                <w:rFonts w:ascii="Arial" w:hAnsi="Arial" w:cs="Arial"/>
                <w:color w:val="5E5E5E"/>
                <w:sz w:val="18"/>
                <w:szCs w:val="18"/>
              </w:rPr>
            </w:pPr>
            <w:r>
              <w:rPr>
                <w:rFonts w:ascii="Arial" w:hAnsi="Arial" w:cs="Arial"/>
                <w:color w:val="5E5E5E"/>
                <w:sz w:val="18"/>
                <w:szCs w:val="18"/>
              </w:rPr>
              <w:t>1300</w:t>
            </w:r>
            <w:r w:rsidR="00B562A9" w:rsidRPr="00B562A9">
              <w:rPr>
                <w:rFonts w:ascii="Arial" w:hAnsi="Arial" w:cs="Arial"/>
                <w:color w:val="5E5E5E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CD2D67" w14:textId="6D35D4C3" w:rsidR="00B562A9" w:rsidRPr="00B562A9" w:rsidRDefault="007456DF" w:rsidP="00B562A9">
            <w:pPr>
              <w:ind w:firstLine="0"/>
              <w:jc w:val="center"/>
              <w:rPr>
                <w:rFonts w:ascii="Arial" w:hAnsi="Arial" w:cs="Arial"/>
                <w:color w:val="5E5E5E"/>
                <w:sz w:val="18"/>
                <w:szCs w:val="18"/>
              </w:rPr>
            </w:pPr>
            <w:r>
              <w:rPr>
                <w:rFonts w:ascii="Arial" w:hAnsi="Arial" w:cs="Arial"/>
                <w:color w:val="5E5E5E"/>
                <w:sz w:val="18"/>
                <w:szCs w:val="18"/>
              </w:rPr>
              <w:t>13</w:t>
            </w:r>
            <w:r w:rsidR="00BA0ABD">
              <w:rPr>
                <w:rFonts w:ascii="Arial" w:hAnsi="Arial" w:cs="Arial"/>
                <w:color w:val="5E5E5E"/>
                <w:sz w:val="18"/>
                <w:szCs w:val="18"/>
              </w:rPr>
              <w:t>00</w:t>
            </w:r>
            <w:r w:rsidR="00B562A9" w:rsidRPr="00B562A9">
              <w:rPr>
                <w:rFonts w:ascii="Arial" w:hAnsi="Arial" w:cs="Arial"/>
                <w:color w:val="5E5E5E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CD2D68" w14:textId="2753B719" w:rsidR="00B562A9" w:rsidRPr="00B562A9" w:rsidRDefault="007456DF" w:rsidP="00B562A9">
            <w:pPr>
              <w:ind w:firstLine="0"/>
              <w:jc w:val="center"/>
              <w:rPr>
                <w:rFonts w:ascii="Arial" w:hAnsi="Arial" w:cs="Arial"/>
                <w:color w:val="5E5E5E"/>
                <w:sz w:val="18"/>
                <w:szCs w:val="18"/>
              </w:rPr>
            </w:pPr>
            <w:r>
              <w:rPr>
                <w:rFonts w:ascii="Arial" w:hAnsi="Arial" w:cs="Arial"/>
                <w:color w:val="5E5E5E"/>
                <w:sz w:val="18"/>
                <w:szCs w:val="18"/>
              </w:rPr>
              <w:t>2</w:t>
            </w:r>
            <w:bookmarkStart w:id="0" w:name="_GoBack"/>
            <w:bookmarkEnd w:id="0"/>
            <w:r>
              <w:rPr>
                <w:rFonts w:ascii="Arial" w:hAnsi="Arial" w:cs="Arial"/>
                <w:color w:val="5E5E5E"/>
                <w:sz w:val="18"/>
                <w:szCs w:val="18"/>
              </w:rPr>
              <w:t>,12</w:t>
            </w:r>
            <w:r w:rsidR="00B562A9" w:rsidRPr="00B562A9">
              <w:rPr>
                <w:rFonts w:ascii="Arial" w:hAnsi="Arial" w:cs="Arial"/>
                <w:color w:val="5E5E5E"/>
                <w:sz w:val="18"/>
                <w:szCs w:val="18"/>
              </w:rPr>
              <w:t xml:space="preserve"> </w:t>
            </w:r>
          </w:p>
        </w:tc>
      </w:tr>
    </w:tbl>
    <w:p w14:paraId="38CD2D6A" w14:textId="77777777" w:rsidR="00BC014A" w:rsidRDefault="00BC014A" w:rsidP="00BC014A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14:paraId="38CD2D6B" w14:textId="77777777" w:rsidR="00BC014A" w:rsidRPr="00BC014A" w:rsidRDefault="00BC014A" w:rsidP="00BC014A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14:paraId="38CD2D6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38CD2D6D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8CD2D6E" w14:textId="77777777" w:rsidR="001E5D87" w:rsidRPr="0052681C" w:rsidRDefault="001E5D87" w:rsidP="001E5D8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38CD2D6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8CD2D7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8CD2D7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8CD2D7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8CD2D7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8CD2D7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8CD2D75" w14:textId="031EAFF9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930DA6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38CD2D76" w14:textId="2EF44BA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47693B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8CD2D77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38CD2D78" w14:textId="77777777" w:rsidR="00DE0C6D" w:rsidRPr="0052681C" w:rsidRDefault="00843900" w:rsidP="00F15A0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38CD2D79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38CD2D7A" w14:textId="77777777" w:rsidR="004447FD" w:rsidRDefault="004447FD" w:rsidP="004447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6F2763">
        <w:rPr>
          <w:sz w:val="24"/>
          <w:szCs w:val="24"/>
        </w:rPr>
        <w:t xml:space="preserve">ТУ 3449-091-27560230-06 </w:t>
      </w:r>
      <w:r>
        <w:rPr>
          <w:sz w:val="24"/>
          <w:szCs w:val="24"/>
        </w:rPr>
        <w:t>«</w:t>
      </w:r>
      <w:r w:rsidRPr="006F2763">
        <w:rPr>
          <w:sz w:val="24"/>
          <w:szCs w:val="24"/>
        </w:rPr>
        <w:t>Зажимы поддерживающие спиральные типа ПС-</w:t>
      </w:r>
      <w:r w:rsidRPr="006F2763">
        <w:rPr>
          <w:sz w:val="24"/>
          <w:szCs w:val="24"/>
          <w:lang w:val="en-US"/>
        </w:rPr>
        <w:t>D</w:t>
      </w:r>
      <w:r w:rsidRPr="006F2763">
        <w:rPr>
          <w:sz w:val="24"/>
          <w:szCs w:val="24"/>
        </w:rPr>
        <w:t>прП-</w:t>
      </w:r>
      <w:r w:rsidRPr="006F2763">
        <w:rPr>
          <w:sz w:val="24"/>
          <w:szCs w:val="24"/>
          <w:lang w:val="en-US"/>
        </w:rPr>
        <w:t>XX</w:t>
      </w:r>
      <w:r>
        <w:rPr>
          <w:sz w:val="24"/>
          <w:szCs w:val="24"/>
        </w:rPr>
        <w:t>»</w:t>
      </w:r>
      <w:r w:rsidR="00D03043">
        <w:rPr>
          <w:sz w:val="24"/>
          <w:szCs w:val="24"/>
        </w:rPr>
        <w:t>;</w:t>
      </w:r>
    </w:p>
    <w:p w14:paraId="38CD2D7B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8CD2D7C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8CD2D7D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8CD2D7E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38CD2D7F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8CD2D80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8CD2D81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38CD2D82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8CD2D83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D03043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38CD2D84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8CD2D8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8CD2D86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D03043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8CD2D87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CD2D88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8CD2D89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8CD2D8A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CD2D8B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8CD2D8C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8CD2D8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8CD2D8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8CD2D8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8CD2D9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8CD2D9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8CD2D9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8CD2D93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38CD2D94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8CD2D9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8CD2D96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38CD2D97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8CD2D98" w14:textId="77777777" w:rsidR="00562D55" w:rsidRPr="0052681C" w:rsidRDefault="00562D55" w:rsidP="00451C4D">
      <w:pPr>
        <w:rPr>
          <w:sz w:val="26"/>
          <w:szCs w:val="26"/>
        </w:rPr>
      </w:pPr>
    </w:p>
    <w:p w14:paraId="38CD2D99" w14:textId="77777777" w:rsidR="004A2665" w:rsidRPr="0052681C" w:rsidRDefault="004A2665" w:rsidP="00451C4D">
      <w:pPr>
        <w:rPr>
          <w:sz w:val="26"/>
          <w:szCs w:val="26"/>
        </w:rPr>
      </w:pPr>
    </w:p>
    <w:p w14:paraId="38CD2D9A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8CD2D9B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8CD2D9C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B6392A" w14:textId="77777777" w:rsidR="00E77AA3" w:rsidRDefault="00E77AA3">
      <w:r>
        <w:separator/>
      </w:r>
    </w:p>
  </w:endnote>
  <w:endnote w:type="continuationSeparator" w:id="0">
    <w:p w14:paraId="44FAE830" w14:textId="77777777" w:rsidR="00E77AA3" w:rsidRDefault="00E77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989048" w14:textId="77777777" w:rsidR="00E77AA3" w:rsidRDefault="00E77AA3">
      <w:r>
        <w:separator/>
      </w:r>
    </w:p>
  </w:footnote>
  <w:footnote w:type="continuationSeparator" w:id="0">
    <w:p w14:paraId="556522B5" w14:textId="77777777" w:rsidR="00E77AA3" w:rsidRDefault="00E77A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D2DA3" w14:textId="77777777" w:rsidR="00AD7048" w:rsidRDefault="00223D6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8CD2DA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642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2AB4"/>
    <w:rsid w:val="00023A39"/>
    <w:rsid w:val="00023BB4"/>
    <w:rsid w:val="00026428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69B9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5D87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3D68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6D68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536D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0D2"/>
    <w:rsid w:val="003B6EDD"/>
    <w:rsid w:val="003B7589"/>
    <w:rsid w:val="003C05B4"/>
    <w:rsid w:val="003C06B1"/>
    <w:rsid w:val="003C0AFD"/>
    <w:rsid w:val="003C1219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7FD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693B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330F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B6B63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1777"/>
    <w:rsid w:val="0066235C"/>
    <w:rsid w:val="006626DA"/>
    <w:rsid w:val="00664FBF"/>
    <w:rsid w:val="00665196"/>
    <w:rsid w:val="00667142"/>
    <w:rsid w:val="0066735A"/>
    <w:rsid w:val="0067198B"/>
    <w:rsid w:val="006722EF"/>
    <w:rsid w:val="0067310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28EA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171B8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56DF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17FA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05E8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A6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355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6D8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E7E84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62A9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04B3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ABD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34C"/>
    <w:rsid w:val="00BC014A"/>
    <w:rsid w:val="00BC0E6E"/>
    <w:rsid w:val="00BC2F29"/>
    <w:rsid w:val="00BC3C90"/>
    <w:rsid w:val="00BC409C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043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2DC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77AA3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5A03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C8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8CD2D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02138-F3E3-41CF-AACD-BACB3D250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83F674-D047-4433-BAA5-1A15AE373A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FE9D2F-DE28-4D83-A37D-16585AE818A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F52D3168-E11D-49F7-8AB3-7B751089A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66</TotalTime>
  <Pages>4</Pages>
  <Words>1212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Пичугин Дмитрий Александрович</cp:lastModifiedBy>
  <cp:revision>27</cp:revision>
  <cp:lastPrinted>2010-09-30T14:29:00Z</cp:lastPrinted>
  <dcterms:created xsi:type="dcterms:W3CDTF">2015-04-17T06:06:00Z</dcterms:created>
  <dcterms:modified xsi:type="dcterms:W3CDTF">2017-09-25T09:07:00Z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